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9D3D36">
        <w:rPr>
          <w:rFonts w:cs="Arial"/>
          <w:b/>
          <w:caps/>
          <w:sz w:val="28"/>
          <w:szCs w:val="28"/>
        </w:rPr>
        <w:t>95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p w:rsidR="00DB1B95" w:rsidRDefault="00DB1B95" w:rsidP="00DB1B95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B1B95" w:rsidRPr="00FB00FA" w:rsidRDefault="00DB1B95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DB1B95" w:rsidRPr="00FB00FA" w:rsidSect="00C8317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993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B21" w:rsidRDefault="00DF1B21">
      <w:r>
        <w:separator/>
      </w:r>
    </w:p>
  </w:endnote>
  <w:endnote w:type="continuationSeparator" w:id="0">
    <w:p w:rsidR="00DF1B21" w:rsidRDefault="00DF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B21" w:rsidRDefault="00DF1B21">
      <w:r>
        <w:separator/>
      </w:r>
    </w:p>
  </w:footnote>
  <w:footnote w:type="continuationSeparator" w:id="0">
    <w:p w:rsidR="00DF1B21" w:rsidRDefault="00DF1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8317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8317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F07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F07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9" name="Imagem 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56D7" w:rsidRPr="00673BE8" w:rsidRDefault="009156D7" w:rsidP="009156D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156D7" w:rsidRPr="00673BE8" w:rsidRDefault="009156D7" w:rsidP="009156D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0" name="Imagem 1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9582C8C"/>
    <w:multiLevelType w:val="hybridMultilevel"/>
    <w:tmpl w:val="B3287A8A"/>
    <w:lvl w:ilvl="0" w:tplc="CA42E71C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134E6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156D7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3D36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83170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1B95"/>
    <w:rsid w:val="00DB23E5"/>
    <w:rsid w:val="00DB48F6"/>
    <w:rsid w:val="00DD0105"/>
    <w:rsid w:val="00DE50DD"/>
    <w:rsid w:val="00DE7AA4"/>
    <w:rsid w:val="00DF1B21"/>
    <w:rsid w:val="00E0249F"/>
    <w:rsid w:val="00E07978"/>
    <w:rsid w:val="00E11F92"/>
    <w:rsid w:val="00E14F37"/>
    <w:rsid w:val="00E3022D"/>
    <w:rsid w:val="00E55890"/>
    <w:rsid w:val="00E66CFD"/>
    <w:rsid w:val="00E721EC"/>
    <w:rsid w:val="00E74AF2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B7B21"/>
    <w:rsid w:val="00FC09DE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PargrafodaLista">
    <w:name w:val="List Paragraph"/>
    <w:basedOn w:val="Normal"/>
    <w:uiPriority w:val="34"/>
    <w:qFormat/>
    <w:rsid w:val="009D3D36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4FF61-F458-4BD4-9A46-D82023F7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2017-01-27T16:52:00Z</cp:lastPrinted>
  <dcterms:created xsi:type="dcterms:W3CDTF">2021-05-31T19:17:00Z</dcterms:created>
  <dcterms:modified xsi:type="dcterms:W3CDTF">2021-06-02T14:29:00Z</dcterms:modified>
</cp:coreProperties>
</file>